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Ribble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Ribble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Ribble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Ribble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Ribble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Ribble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South Ribble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Ribble is estimated to be </w:t>
      </w:r>
      <w:r w:rsidRPr="00773DF7">
        <w:rPr>
          <w:rFonts w:ascii="Libre Franklin Light" w:eastAsia="Times New Roman" w:hAnsi="Libre Franklin Light" w:cs="Calibri Light"/>
          <w:b/>
          <w:bCs/>
          <w:color w:val="C45911" w:themeColor="accent2" w:themeShade="BF"/>
        </w:rPr>
        <w:t xml:space="preserve">£1,663,268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Ribble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Ribble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Ribble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Ribble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Ribb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Ribble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Ribb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Ribble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Ribble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Ribb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Ribble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Ribble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Ribble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Ribble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Ribble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Ribble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£1,663,268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Ribble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£27,092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£560,276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£40,136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£11,288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£20,695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£1,003,781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£1,663,268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Ribble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Ribble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Ribble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Ribble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Ribble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Ribble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Ribble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Ribble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Ribble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Ribble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Ribble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Ribble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87F4B47-6188-4952-9A60-859999B3BE7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